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06" w:type="dxa"/>
        <w:tblCellSpacing w:w="20" w:type="dxa"/>
        <w:tblInd w:w="5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E91B39" w:rsidTr="008652DF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91B39" w:rsidRDefault="00E91B39">
            <w:pPr>
              <w:rPr>
                <w:b/>
              </w:rPr>
            </w:pPr>
            <w:r>
              <w:rPr>
                <w:b/>
              </w:rPr>
              <w:t xml:space="preserve">Ime i prezime učitelja/ice:                                                            </w:t>
            </w:r>
          </w:p>
          <w:p w:rsidR="00E91B39" w:rsidRDefault="00E91B39">
            <w:pPr>
              <w:jc w:val="center"/>
              <w:rPr>
                <w:b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3FF1" w:rsidRPr="006C3FF1" w:rsidRDefault="00CB2580" w:rsidP="00CB2580">
            <w:pPr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Razrednici, predmetni učitelji, stručni suradnici…</w:t>
            </w:r>
          </w:p>
        </w:tc>
      </w:tr>
      <w:tr w:rsidR="00E91B39" w:rsidTr="008652DF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91B39" w:rsidRDefault="00E91B39">
            <w:pPr>
              <w:rPr>
                <w:b/>
              </w:rPr>
            </w:pPr>
            <w:r>
              <w:rPr>
                <w:b/>
              </w:rPr>
              <w:t xml:space="preserve">Razred ili skupina: </w:t>
            </w:r>
          </w:p>
          <w:p w:rsidR="00E91B39" w:rsidRDefault="00E91B39">
            <w:pPr>
              <w:jc w:val="center"/>
              <w:rPr>
                <w:b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1B39" w:rsidRDefault="00A1504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SVI RAZREDI</w:t>
            </w:r>
          </w:p>
        </w:tc>
      </w:tr>
      <w:tr w:rsidR="00E91B39" w:rsidTr="008652DF">
        <w:trPr>
          <w:trHeight w:val="1046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91B39" w:rsidRDefault="00E91B39">
            <w:pPr>
              <w:jc w:val="center"/>
            </w:pPr>
            <w:r>
              <w:rPr>
                <w:b/>
              </w:rPr>
              <w:t>Aktivnost, program i/ili projekt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1B39" w:rsidRDefault="00CB258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Zdravstveni odgoj</w:t>
            </w:r>
          </w:p>
        </w:tc>
      </w:tr>
      <w:tr w:rsidR="00E91B39" w:rsidTr="008652DF">
        <w:trPr>
          <w:trHeight w:val="1592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91B39" w:rsidRDefault="00E91B39">
            <w:pPr>
              <w:jc w:val="center"/>
            </w:pPr>
            <w:r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6F3" w:rsidRDefault="00CB2580" w:rsidP="00CB2580">
            <w:pPr>
              <w:ind w:left="360"/>
            </w:pPr>
            <w:r>
              <w:rPr>
                <w:rStyle w:val="Istaknuto"/>
                <w:color w:val="333333"/>
                <w:sz w:val="28"/>
                <w:szCs w:val="28"/>
              </w:rPr>
              <w:t>Cilj z</w:t>
            </w:r>
            <w:r w:rsidRPr="00EA4714">
              <w:rPr>
                <w:rStyle w:val="Istaknuto"/>
                <w:color w:val="333333"/>
                <w:sz w:val="28"/>
                <w:szCs w:val="28"/>
              </w:rPr>
              <w:t>dravstven</w:t>
            </w:r>
            <w:r>
              <w:rPr>
                <w:rStyle w:val="Istaknuto"/>
                <w:color w:val="333333"/>
                <w:sz w:val="28"/>
                <w:szCs w:val="28"/>
              </w:rPr>
              <w:t>og</w:t>
            </w:r>
            <w:r w:rsidRPr="00EA4714">
              <w:rPr>
                <w:rStyle w:val="Istaknuto"/>
                <w:color w:val="333333"/>
                <w:sz w:val="28"/>
                <w:szCs w:val="28"/>
              </w:rPr>
              <w:t xml:space="preserve"> odgoj</w:t>
            </w:r>
            <w:r>
              <w:rPr>
                <w:rStyle w:val="Istaknuto"/>
                <w:color w:val="333333"/>
                <w:sz w:val="28"/>
                <w:szCs w:val="28"/>
              </w:rPr>
              <w:t>a</w:t>
            </w:r>
            <w:r w:rsidRPr="00EA4714">
              <w:rPr>
                <w:rStyle w:val="Istaknuto"/>
                <w:color w:val="333333"/>
                <w:sz w:val="28"/>
                <w:szCs w:val="28"/>
              </w:rPr>
              <w:t xml:space="preserve"> </w:t>
            </w:r>
            <w:r>
              <w:rPr>
                <w:rStyle w:val="Istaknuto"/>
                <w:color w:val="333333"/>
                <w:sz w:val="28"/>
                <w:szCs w:val="28"/>
              </w:rPr>
              <w:t xml:space="preserve">je </w:t>
            </w:r>
            <w:r w:rsidRPr="00EA4714">
              <w:rPr>
                <w:rStyle w:val="Istaknuto"/>
                <w:color w:val="333333"/>
                <w:sz w:val="28"/>
                <w:szCs w:val="28"/>
              </w:rPr>
              <w:t xml:space="preserve">put </w:t>
            </w:r>
            <w:r>
              <w:rPr>
                <w:rStyle w:val="Istaknuto"/>
                <w:color w:val="333333"/>
                <w:sz w:val="28"/>
                <w:szCs w:val="28"/>
              </w:rPr>
              <w:t xml:space="preserve">prema zdravijoj budućnosti svakog pojedinca, </w:t>
            </w:r>
            <w:r w:rsidRPr="00EA4714">
              <w:rPr>
                <w:rStyle w:val="Istaknuto"/>
                <w:color w:val="333333"/>
                <w:sz w:val="28"/>
                <w:szCs w:val="28"/>
              </w:rPr>
              <w:t xml:space="preserve"> a </w:t>
            </w:r>
            <w:r>
              <w:rPr>
                <w:rStyle w:val="Istaknuto"/>
                <w:color w:val="333333"/>
                <w:sz w:val="28"/>
                <w:szCs w:val="28"/>
              </w:rPr>
              <w:t xml:space="preserve">kroz taj put i do </w:t>
            </w:r>
            <w:r w:rsidRPr="00EA4714">
              <w:rPr>
                <w:rStyle w:val="Istaknuto"/>
                <w:color w:val="333333"/>
                <w:sz w:val="28"/>
                <w:szCs w:val="28"/>
              </w:rPr>
              <w:t xml:space="preserve"> zdrave Hrvatske</w:t>
            </w:r>
            <w:r>
              <w:rPr>
                <w:rStyle w:val="Istaknuto"/>
                <w:color w:val="333333"/>
                <w:sz w:val="28"/>
                <w:szCs w:val="28"/>
              </w:rPr>
              <w:t>. Odvijati će se u skladu s dobi, interesima i potrebama učenika</w:t>
            </w:r>
          </w:p>
        </w:tc>
      </w:tr>
      <w:tr w:rsidR="00E91B39" w:rsidTr="008652DF">
        <w:trPr>
          <w:trHeight w:val="177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91B39" w:rsidRDefault="00E91B39">
            <w:pPr>
              <w:jc w:val="center"/>
            </w:pPr>
            <w:r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580" w:rsidRPr="00CB2580" w:rsidRDefault="00CB2580" w:rsidP="00CB2580">
            <w:pPr>
              <w:pStyle w:val="StandardWeb"/>
              <w:numPr>
                <w:ilvl w:val="0"/>
                <w:numId w:val="7"/>
              </w:numPr>
            </w:pPr>
            <w:r>
              <w:rPr>
                <w:color w:val="333333"/>
                <w:sz w:val="28"/>
                <w:szCs w:val="28"/>
              </w:rPr>
              <w:t>stjecanje</w:t>
            </w:r>
            <w:r w:rsidRPr="00EA4714">
              <w:rPr>
                <w:color w:val="333333"/>
                <w:sz w:val="28"/>
                <w:szCs w:val="28"/>
              </w:rPr>
              <w:t xml:space="preserve"> znanja i vještine te vrijednosti i stajališta za kvalitetniji i dulji život. </w:t>
            </w:r>
          </w:p>
          <w:p w:rsidR="00CB2580" w:rsidRPr="00CB2580" w:rsidRDefault="00CB2580" w:rsidP="00CB2580">
            <w:pPr>
              <w:pStyle w:val="StandardWeb"/>
              <w:numPr>
                <w:ilvl w:val="0"/>
                <w:numId w:val="7"/>
              </w:numPr>
            </w:pPr>
            <w:r w:rsidRPr="00EA4714">
              <w:rPr>
                <w:color w:val="333333"/>
                <w:sz w:val="28"/>
                <w:szCs w:val="28"/>
              </w:rPr>
              <w:t xml:space="preserve">prevenciji bolesti povezanih s prehranom i pretilošću, ovisnosti, spolno prenosivih bolesti, neplaniranih trudnoća, nasilja </w:t>
            </w:r>
          </w:p>
          <w:p w:rsidR="000356F3" w:rsidRDefault="00CB2580" w:rsidP="00CB2580">
            <w:pPr>
              <w:pStyle w:val="StandardWeb"/>
              <w:numPr>
                <w:ilvl w:val="0"/>
                <w:numId w:val="7"/>
              </w:numPr>
            </w:pPr>
            <w:r w:rsidRPr="00EA4714">
              <w:rPr>
                <w:color w:val="333333"/>
                <w:sz w:val="28"/>
                <w:szCs w:val="28"/>
              </w:rPr>
              <w:t>zaštit</w:t>
            </w:r>
            <w:r>
              <w:rPr>
                <w:color w:val="333333"/>
                <w:sz w:val="28"/>
                <w:szCs w:val="28"/>
              </w:rPr>
              <w:t>a</w:t>
            </w:r>
            <w:r w:rsidRPr="00EA4714">
              <w:rPr>
                <w:color w:val="333333"/>
                <w:sz w:val="28"/>
                <w:szCs w:val="28"/>
              </w:rPr>
              <w:t xml:space="preserve"> mentalnog i reproduktivnog zdravlja</w:t>
            </w:r>
          </w:p>
        </w:tc>
      </w:tr>
      <w:tr w:rsidR="00E91B39" w:rsidTr="008652DF">
        <w:trPr>
          <w:trHeight w:val="1692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91B39" w:rsidRDefault="00E91B39">
            <w:pPr>
              <w:jc w:val="center"/>
            </w:pPr>
            <w:r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56F3" w:rsidRDefault="00CB2580">
            <w:pPr>
              <w:numPr>
                <w:ilvl w:val="0"/>
                <w:numId w:val="3"/>
              </w:numPr>
            </w:pPr>
            <w:r>
              <w:rPr>
                <w:sz w:val="28"/>
                <w:szCs w:val="28"/>
              </w:rPr>
              <w:t>Razrednici, predmetni učitelji, stručni suradnici…</w:t>
            </w:r>
          </w:p>
        </w:tc>
      </w:tr>
      <w:tr w:rsidR="00E91B39" w:rsidTr="008652DF">
        <w:trPr>
          <w:trHeight w:val="115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91B39" w:rsidRDefault="00E91B39">
            <w:pPr>
              <w:jc w:val="center"/>
            </w:pPr>
            <w:r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1B39" w:rsidRDefault="00CB2580" w:rsidP="00CB2580">
            <w:pPr>
              <w:pStyle w:val="StandardWeb"/>
            </w:pPr>
            <w:r w:rsidRPr="00D66471">
              <w:rPr>
                <w:sz w:val="28"/>
                <w:szCs w:val="28"/>
              </w:rPr>
              <w:t>Provedba Kurikuluma</w:t>
            </w:r>
            <w:r w:rsidRPr="00D66471">
              <w:rPr>
                <w:rStyle w:val="Naglaeno"/>
                <w:sz w:val="28"/>
                <w:szCs w:val="28"/>
              </w:rPr>
              <w:t xml:space="preserve"> </w:t>
            </w:r>
            <w:r w:rsidRPr="00D66471">
              <w:rPr>
                <w:sz w:val="28"/>
                <w:szCs w:val="28"/>
              </w:rPr>
              <w:t xml:space="preserve">zdravstvenog odgoja planirana je kroz sadržaje integrirane u postojeće nastavne planove i programe </w:t>
            </w:r>
          </w:p>
        </w:tc>
      </w:tr>
      <w:tr w:rsidR="00E91B39" w:rsidTr="008652DF">
        <w:trPr>
          <w:trHeight w:val="866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91B39" w:rsidRDefault="00E91B39">
            <w:pPr>
              <w:jc w:val="center"/>
            </w:pPr>
            <w:r>
              <w:rPr>
                <w:b/>
              </w:rPr>
              <w:t>Vremenik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1B39" w:rsidRDefault="00E91B39"/>
          <w:p w:rsidR="00E91B39" w:rsidRDefault="00EF532A" w:rsidP="00CB2580">
            <w:pPr>
              <w:tabs>
                <w:tab w:val="left" w:pos="1200"/>
              </w:tabs>
              <w:ind w:left="1920"/>
            </w:pPr>
            <w:r>
              <w:t>TIJEKOM GODINE</w:t>
            </w:r>
            <w:bookmarkStart w:id="0" w:name="_GoBack"/>
            <w:bookmarkEnd w:id="0"/>
          </w:p>
        </w:tc>
      </w:tr>
      <w:tr w:rsidR="00E91B39" w:rsidTr="008652DF">
        <w:trPr>
          <w:trHeight w:val="144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91B39" w:rsidRDefault="00E91B39">
            <w:pPr>
              <w:jc w:val="center"/>
            </w:pPr>
            <w:r>
              <w:rPr>
                <w:b/>
              </w:rPr>
              <w:t>Način vrednovanja i način korištenja rezultata vrednovanja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6F3" w:rsidRDefault="000356F3" w:rsidP="00CB2580">
            <w:pPr>
              <w:tabs>
                <w:tab w:val="left" w:pos="1740"/>
              </w:tabs>
              <w:ind w:left="1920"/>
            </w:pPr>
          </w:p>
        </w:tc>
      </w:tr>
      <w:tr w:rsidR="00E91B39" w:rsidTr="008652DF">
        <w:trPr>
          <w:trHeight w:val="68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91B39" w:rsidRDefault="00E91B39">
            <w:pPr>
              <w:jc w:val="center"/>
              <w:rPr>
                <w:b/>
              </w:rPr>
            </w:pPr>
            <w:r>
              <w:rPr>
                <w:b/>
              </w:rPr>
              <w:t>Detaljan troškovnik aktivnosti, programa i/ili projekta</w:t>
            </w:r>
          </w:p>
          <w:p w:rsidR="00E91B39" w:rsidRDefault="00E91B39">
            <w:pPr>
              <w:jc w:val="center"/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090D" w:rsidRDefault="00BA090D" w:rsidP="00CB2580">
            <w:pPr>
              <w:ind w:left="720"/>
            </w:pPr>
          </w:p>
        </w:tc>
      </w:tr>
    </w:tbl>
    <w:p w:rsidR="00467849" w:rsidRDefault="00467849"/>
    <w:sectPr w:rsidR="00467849" w:rsidSect="00F84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588"/>
    <w:multiLevelType w:val="hybridMultilevel"/>
    <w:tmpl w:val="2EF61268"/>
    <w:lvl w:ilvl="0" w:tplc="041A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">
    <w:nsid w:val="08054BEA"/>
    <w:multiLevelType w:val="hybridMultilevel"/>
    <w:tmpl w:val="0E2E74A0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</w:lvl>
    <w:lvl w:ilvl="2" w:tplc="041A0005">
      <w:start w:val="1"/>
      <w:numFmt w:val="decimal"/>
      <w:lvlText w:val="%3."/>
      <w:lvlJc w:val="left"/>
      <w:pPr>
        <w:tabs>
          <w:tab w:val="num" w:pos="1740"/>
        </w:tabs>
        <w:ind w:left="174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41A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41A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">
    <w:nsid w:val="351A76B3"/>
    <w:multiLevelType w:val="hybridMultilevel"/>
    <w:tmpl w:val="F3AA80B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C55B53"/>
    <w:multiLevelType w:val="hybridMultilevel"/>
    <w:tmpl w:val="7A440A4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5C1D9A"/>
    <w:multiLevelType w:val="hybridMultilevel"/>
    <w:tmpl w:val="AD923B2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C46251"/>
    <w:multiLevelType w:val="hybridMultilevel"/>
    <w:tmpl w:val="377AA7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9434B5"/>
    <w:multiLevelType w:val="hybridMultilevel"/>
    <w:tmpl w:val="97CA9C4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8652DF"/>
    <w:rsid w:val="000356F3"/>
    <w:rsid w:val="000E4524"/>
    <w:rsid w:val="001E19B5"/>
    <w:rsid w:val="002F2E29"/>
    <w:rsid w:val="002F5E45"/>
    <w:rsid w:val="00467849"/>
    <w:rsid w:val="0049287A"/>
    <w:rsid w:val="00493E8F"/>
    <w:rsid w:val="004A3905"/>
    <w:rsid w:val="004B3702"/>
    <w:rsid w:val="006C3FF1"/>
    <w:rsid w:val="006E2B35"/>
    <w:rsid w:val="007709FF"/>
    <w:rsid w:val="007C3DB4"/>
    <w:rsid w:val="007F3829"/>
    <w:rsid w:val="008652DF"/>
    <w:rsid w:val="0097462C"/>
    <w:rsid w:val="00A1504D"/>
    <w:rsid w:val="00AB500D"/>
    <w:rsid w:val="00BA090D"/>
    <w:rsid w:val="00C75811"/>
    <w:rsid w:val="00CB2580"/>
    <w:rsid w:val="00D46130"/>
    <w:rsid w:val="00E53A27"/>
    <w:rsid w:val="00E91B39"/>
    <w:rsid w:val="00E962E2"/>
    <w:rsid w:val="00EA31F2"/>
    <w:rsid w:val="00EE6AAB"/>
    <w:rsid w:val="00EF532A"/>
    <w:rsid w:val="00F10507"/>
    <w:rsid w:val="00F82B30"/>
    <w:rsid w:val="00F8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1B39"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AB500D"/>
    <w:rPr>
      <w:rFonts w:ascii="Tahoma" w:hAnsi="Tahoma" w:cs="Tahoma"/>
      <w:sz w:val="16"/>
      <w:szCs w:val="16"/>
    </w:rPr>
  </w:style>
  <w:style w:type="character" w:styleId="Istaknuto">
    <w:name w:val="Emphasis"/>
    <w:basedOn w:val="Zadanifontodlomka"/>
    <w:uiPriority w:val="20"/>
    <w:qFormat/>
    <w:rsid w:val="00CB2580"/>
    <w:rPr>
      <w:i/>
      <w:iCs/>
    </w:rPr>
  </w:style>
  <w:style w:type="paragraph" w:styleId="StandardWeb">
    <w:name w:val="Normal (Web)"/>
    <w:basedOn w:val="Normal"/>
    <w:uiPriority w:val="99"/>
    <w:rsid w:val="00CB2580"/>
    <w:pPr>
      <w:spacing w:before="100" w:beforeAutospacing="1" w:after="100" w:afterAutospacing="1"/>
    </w:pPr>
    <w:rPr>
      <w:lang w:eastAsia="hr-HR" w:bidi="ta-IN"/>
    </w:rPr>
  </w:style>
  <w:style w:type="character" w:styleId="Naglaeno">
    <w:name w:val="Strong"/>
    <w:basedOn w:val="Zadanifontodlomka"/>
    <w:uiPriority w:val="22"/>
    <w:qFormat/>
    <w:rsid w:val="00CB25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9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siree\AppData\Local\Microsoft\Windows\Temporary%20Internet%20Files\Content.IE5\12MJR698\kurikulum%20%20zdravstveni.dotx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kurikulum  zdravstveni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Ime i prezime učitelja/ice:                                                            </vt:lpstr>
    </vt:vector>
  </TitlesOfParts>
  <Company>Osnovna skola Zvonka Cara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Ime i prezime učitelja/ice:</dc:title>
  <dc:creator>Desiree</dc:creator>
  <cp:lastModifiedBy>Zbornica</cp:lastModifiedBy>
  <cp:revision>3</cp:revision>
  <cp:lastPrinted>2014-09-18T05:50:00Z</cp:lastPrinted>
  <dcterms:created xsi:type="dcterms:W3CDTF">2014-09-18T05:50:00Z</dcterms:created>
  <dcterms:modified xsi:type="dcterms:W3CDTF">2015-09-21T07:18:00Z</dcterms:modified>
</cp:coreProperties>
</file>